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DC9" w:rsidRPr="00A53D31" w:rsidRDefault="000668D6" w:rsidP="00A53D31">
      <w:bookmarkStart w:id="0" w:name="_GoBack"/>
      <w:bookmarkEnd w:id="0"/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7315200</wp:posOffset>
                </wp:positionV>
                <wp:extent cx="2800350" cy="1828800"/>
                <wp:effectExtent l="0" t="0" r="0" b="0"/>
                <wp:wrapNone/>
                <wp:docPr id="73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74" name="Text Box 140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Picture 141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76" name="Rectangle 142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" name="Picture 143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78" name="Text Box 144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79" name="Line 145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" name="Line 146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9" o:spid="_x0000_s1026" style="position:absolute;margin-left:0;margin-top:8in;width:220.5pt;height:2in;z-index:251661312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Jc&#10;AAAAAFJnaHRsb25nAAACWA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0" o:spid="_x0000_s1027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UAcsQA&#10;AADbAAAADwAAAGRycy9kb3ducmV2LnhtbESPT2sCMRTE70K/Q3iF3jRrW9KyGqV/KPRalVJvj83r&#10;bujmZd1kNfrpTUHwOMzMb5j5MrlW7KkP1rOG6aQAQVx5Y7nWsFl/jJ9BhIhssPVMGo4UYLm4Gc2x&#10;NP7AX7RfxVpkCIcSNTQxdqWUoWrIYZj4jjh7v753GLPsa2l6PGS4a+V9USjp0HJeaLCjt4aqv9Xg&#10;NLynn11SSj0M30e1O9nXYTu1pPXdbXqZgYiU4jV8aX8aDU+P8P8l/wC5O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1AHLEAAAA2wAAAA8AAAAAAAAAAAAAAAAAmAIAAGRycy9k&#10;b3ducmV2LnhtbFBLBQYAAAAABAAEAPUAAACJAwAAAAA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1" o:spid="_x0000_s1028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R4hPDAAAA2wAAAA8AAABkcnMvZG93bnJldi54bWxEj9FqAjEURN8L/YdwC76UmlXQ6mqUIkj7&#10;1OK2H3DZXDfB5GZJ0nX7941Q6OMwM2eY7X70TgwUkw2sYDatQBC3QVvuFHx9Hp9WIFJG1ugCk4If&#10;SrDf3d9tsdbhyicamtyJAuFUowKTc19LmVpDHtM09MTFO4foMRcZO6kjXgvcOzmvqqX0aLksGOzp&#10;YKi9NN9egf0YOjd79O7VhveVOa0PcTlvlJo8jC8bEJnG/B/+a79pBc8LuH0pP0D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VHiE8MAAADbAAAADwAAAAAAAAAAAAAAAACf&#10;AgAAZHJzL2Rvd25yZXYueG1sUEsFBgAAAAAEAAQA9wAAAI8DAAAAAA==&#10;" fillcolor="#f8f1e6" insetpen="t">
                  <v:imagedata r:id="rId9" r:href="rId10" croptop="30548f" cropbottom="25876f" cropleft="682f" cropright="60777f"/>
                </v:shape>
                <v:rect id="Rectangle 142" o:spid="_x0000_s1029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xeN8QA&#10;AADbAAAADwAAAGRycy9kb3ducmV2LnhtbESPUWvCMBSF3wf+h3AF32bqxDo6o8hgOtnDmPoDLs1d&#10;W9bcZElsu39vBGGPh3POdzirzWBa0ZEPjWUFs2kGgri0uuFKwfn09vgMIkRkja1lUvBHATbr0cMK&#10;C217/qLuGCuRIBwKVFDH6AopQ1mTwTC1jjh539YbjEn6SmqPfYKbVj5lWS4NNpwWanT0WlP5c7wY&#10;Bf1+8Wvk+dN9dLvGz/c7l88PC6Um42H7AiLSEP/D9/a7VrDM4fYl/QC5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sXjfEAAAA2wAAAA8AAAAAAAAAAAAAAAAAmAIAAGRycy9k&#10;b3ducmV2LnhtbFBLBQYAAAAABAAEAPUAAACJAwAAAAA=&#10;" fillcolor="#4c2a2c" stroked="f" insetpen="t">
                  <v:shadow color="#ccc"/>
                  <v:textbox inset="2.88pt,2.88pt,2.88pt,2.88pt"/>
                </v:rect>
                <v:shape id="Picture 143" o:spid="_x0000_s1030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AXgDFAAAA2wAAAA8AAABkcnMvZG93bnJldi54bWxEj09rwkAUxO+C32F5gjfdtIgp0U0ohUrR&#10;Q6mpB2+P7MsfzL5Ns9sY++m7hYLHYWZ+w2yz0bRioN41lhU8LCMQxIXVDVcKPvPXxRMI55E1tpZJ&#10;wY0cZOl0ssVE2yt/0HD0lQgQdgkqqL3vEildUZNBt7QdcfBK2xv0QfaV1D1eA9y08jGK1tJgw2Gh&#10;xo5eaioux2+j4Gu32kXnwe6lPL3Hh9yX7odLpeaz8XkDwtPo7+H/9ptWEMfw9yX8AJn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AF4AxQAAANsAAAAPAAAAAAAAAAAAAAAA&#10;AJ8CAABkcnMvZG93bnJldi54bWxQSwUGAAAAAAQABAD3AAAAkQMAAAAA&#10;" fillcolor="#f8f1e6" insetpen="t">
                  <v:imagedata r:id="rId11" r:href="rId12"/>
                </v:shape>
                <v:shape id="Text Box 144" o:spid="_x0000_s1031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bIYcAA&#10;AADbAAAADwAAAGRycy9kb3ducmV2LnhtbERPy4rCMBTdC/MP4Q64EZs6gjPURpHiwIAo+PiAS3Nt&#10;i81NSWKtfz9ZCC4P552vB9OKnpxvLCuYJSkI4tLqhisFl/Pv9AeED8gaW8uk4Eke1quPUY6Ztg8+&#10;Un8KlYgh7DNUUIfQZVL6siaDPrEdceSu1hkMEbpKaoePGG5a+ZWmC2mw4dhQY0dFTeXtdDcK9sfL&#10;FnfkJvt5f74fKiyasC2UGn8OmyWIQEN4i1/uP63gO46NX+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ZbIYcAAAADbAAAADwAAAAAAAAAAAAAAAACYAgAAZHJzL2Rvd25y&#10;ZXYueG1sUEsFBgAAAAAEAAQA9QAAAIUDAAAAAA=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145" o:spid="_x0000_s1032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yzS8IAAADbAAAADwAAAGRycy9kb3ducmV2LnhtbESPT4vCMBTE7wt+h/AEb2uqB12rUVQQ&#10;/AMLqwteH81LW2xeShO1fnsjCB6HmfkNM1u0thI3anzpWMGgn4AgzpwuOVfwf9p8/4DwAVlj5ZgU&#10;PMjDYt75mmGq3Z3/6HYMuYgQ9ikqKEKoUyl9VpBF33c1cfSMayyGKJtc6gbvEW4rOUySkbRYclwo&#10;sKZ1QdnleLUKtodfY81ub1pjL+tkdardebJTqtdtl1MQgdrwCb/bW61gPIHXl/gD5Pw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SyzS8IAAADbAAAADwAAAAAAAAAAAAAA&#10;AAChAgAAZHJzL2Rvd25yZXYueG1sUEsFBgAAAAAEAAQA+QAAAJADAAAAAA==&#10;" strokeweight=".5pt">
                  <v:shadow color="#ccc"/>
                </v:line>
                <v:line id="Line 146" o:spid="_x0000_s1033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Nq8b8AAADbAAAADwAAAGRycy9kb3ducmV2LnhtbERPy4rCMBTdD/gP4QruxlQX4lSjqCD4&#10;AMEquL00N22xuSlN1Pr3ZiHM8nDe82Vna/Gk1leOFYyGCQji3OmKCwXXy/Z3CsIHZI21Y1LwJg/L&#10;Re9njql2Lz7TMwuFiCHsU1RQhtCkUvq8JIt+6BriyBnXWgwRtoXULb5iuK3lOEkm0mLFsaHEhjYl&#10;5ffsYRXsjidjzf5gOmPvm2R9adztb6/UoN+tZiACdeFf/HXvtIJpXB+/xB8gF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cNq8b8AAADbAAAADwAAAAAAAAAAAAAAAACh&#10;AgAAZHJzL2Rvd25yZXYueG1sUEsFBgAAAAAEAAQA+QAAAI0DAAAAAA==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7315200</wp:posOffset>
                </wp:positionV>
                <wp:extent cx="2800350" cy="1828800"/>
                <wp:effectExtent l="0" t="0" r="0" b="0"/>
                <wp:wrapNone/>
                <wp:docPr id="65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66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149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68" name="Rectangle 150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" name="Picture 151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70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71" name="Line 153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2" name="Line 154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7" o:spid="_x0000_s1034" style="position:absolute;margin-left:252pt;margin-top:8in;width:220.5pt;height:2in;z-index:251662336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">
                <v:shape id="Text Box 148" o:spid="_x0000_s1035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KtQ8IA&#10;AADbAAAADwAAAGRycy9kb3ducmV2LnhtbESPQWsCMRSE70L/Q3gFb5q1hSBbo7RKoVetiL09Nq+7&#10;oZuXdZPV6K83hUKPw8x8wyxWybXiTH2wnjXMpgUI4soby7WG/ef7ZA4iRGSDrWfScKUAq+XDaIGl&#10;8Rfe0nkXa5EhHErU0MTYlVKGqiGHYeo74ux9+95hzLKvpenxkuGulU9FoaRDy3mhwY7WDVU/u8Fp&#10;2KTjKSmlnofDVZ1u9m34mlnSevyYXl9ARErxP/zX/jAalILfL/k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Mq1DwgAAANsAAAAPAAAAAAAAAAAAAAAAAJgCAABkcnMvZG93&#10;bnJldi54bWxQSwUGAAAAAAQABAD1AAAAhwMAAAAA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149" o:spid="_x0000_s1036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WTyLDAAAA2wAAAA8AAABkcnMvZG93bnJldi54bWxEj0FLAzEUhO+C/yE8wYu02fawtmvTUgqi&#10;J6Xb/oDH5nUTTF6WJN2u/94IgsdhZr5hNrvJOzFSTDawgsW8AkHcBW25V3A+vc5WIFJG1ugCk4Jv&#10;SrDb3t9tsNHhxkca29yLAuHUoAKT89BImTpDHtM8DMTFu4ToMRcZe6kj3grcO7msqlp6tFwWDA50&#10;MNR9tVevwH6OvVs8efdmw8fKHNeHWC9bpR4fpv0LiExT/g//td+1gvoZfr+UHy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xZPIsMAAADbAAAADwAAAAAAAAAAAAAAAACf&#10;AgAAZHJzL2Rvd25yZXYueG1sUEsFBgAAAAAEAAQA9wAAAI8DAAAAAA==&#10;" fillcolor="#f8f1e6" insetpen="t">
                  <v:imagedata r:id="rId9" r:href="rId13" croptop="30548f" cropbottom="25876f" cropleft="682f" cropright="60777f"/>
                </v:shape>
                <v:rect id="Rectangle 150" o:spid="_x0000_s1037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b5A8AA&#10;AADbAAAADwAAAGRycy9kb3ducmV2LnhtbERP3WrCMBS+H/gO4QjezdSJZVSjiDB17GJMfYBDc2yL&#10;zUlMYlvffrkY7PLj+19tBtOKjnxoLCuYTTMQxKXVDVcKLueP13cQISJrbC2TgicF2KxHLysstO35&#10;h7pTrEQK4VCggjpGV0gZypoMhql1xIm7Wm8wJugrqT32Kdy08i3Lcmmw4dRQo6NdTeXt9DAK+sPi&#10;buTl2311+8bPD3uXzz8XSk3Gw3YJItIQ/8V/7qNWkKex6Uv6AX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eb5A8AAAADbAAAADwAAAAAAAAAAAAAAAACYAgAAZHJzL2Rvd25y&#10;ZXYueG1sUEsFBgAAAAAEAAQA9QAAAIUDAAAAAA==&#10;" fillcolor="#4c2a2c" stroked="f" insetpen="t">
                  <v:shadow color="#ccc"/>
                  <v:textbox inset="2.88pt,2.88pt,2.88pt,2.88pt"/>
                </v:rect>
                <v:shape id="Picture 151" o:spid="_x0000_s1038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K+TTFAAAA2wAAAA8AAABkcnMvZG93bnJldi54bWxEj0trAkEQhO8B/8PQQm5xVhGjq6OIoIge&#10;QnwcvDU7vQ/c6Vl3Juvqr3cCgRyLqvqKmi1aU4qGaldYVtDvRSCIE6sLzhScjuuPMQjnkTWWlknB&#10;gxws5p23Gcba3vmbmoPPRICwi1FB7n0VS+mSnAy6nq2Ig5fa2qAPss6krvEe4KaUgygaSYMFh4Uc&#10;K1rllFwPP0bBbTPcRJfG7qQ8f33ujz51T06Veu+2yykIT63/D/+1t1rBaAK/X8IPkPM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1Cvk0xQAAANsAAAAPAAAAAAAAAAAAAAAA&#10;AJ8CAABkcnMvZG93bnJldi54bWxQSwUGAAAAAAQABAD3AAAAkQMAAAAA&#10;" fillcolor="#f8f1e6" insetpen="t">
                  <v:imagedata r:id="rId11" r:href="rId14"/>
                </v:shape>
                <v:shape id="Text Box 152" o:spid="_x0000_s1039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DEZ8AA&#10;AADbAAAADwAAAGRycy9kb3ducmV2LnhtbERPy4rCMBTdC/MP4Q64EZs6gjPURpHiwIAo+PiAS3Nt&#10;i81NSWKtfz9ZCC4P552vB9OKnpxvLCuYJSkI4tLqhisFl/Pv9AeED8gaW8uk4Eke1quPUY6Ztg8+&#10;Un8KlYgh7DNUUIfQZVL6siaDPrEdceSu1hkMEbpKaoePGG5a+ZWmC2mw4dhQY0dFTeXtdDcK9sfL&#10;FnfkJvt5f74fKiyasC2UGn8OmyWIQEN4i1/uP63gO66PX+IP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+DEZ8AAAADbAAAADwAAAAAAAAAAAAAAAACYAgAAZHJzL2Rvd25y&#10;ZXYueG1sUEsFBgAAAAAEAAQA9QAAAIUDAAAAAA=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153" o:spid="_x0000_s1040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q/TcMAAADbAAAADwAAAGRycy9kb3ducmV2LnhtbESPT4vCMBTE78J+h/AW9qapHlbtGmUV&#10;BP+AYBW8PpqXtti8lCZq/fZGWNjjMDO/YWaLztbiTq2vHCsYDhIQxLnTFRcKzqd1fwLCB2SNtWNS&#10;8CQPi/lHb4apdg8+0j0LhYgQ9ikqKENoUil9XpJFP3ANcfSMay2GKNtC6hYfEW5rOUqSb2mx4rhQ&#10;YkOrkvJrdrMKNvuDsWa7M52x11WyPDXuMt0q9fXZ/f6ACNSF//Bfe6MVjIfw/hJ/gJ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tav03DAAAA2wAAAA8AAAAAAAAAAAAA&#10;AAAAoQIAAGRycy9kb3ducmV2LnhtbFBLBQYAAAAABAAEAPkAAACRAwAAAAA=&#10;" strokeweight=".5pt">
                  <v:shadow color="#ccc"/>
                </v:line>
                <v:line id="Line 154" o:spid="_x0000_s1041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ghOsQAAADbAAAADwAAAGRycy9kb3ducmV2LnhtbESPQWvCQBSE7wX/w/IEb3WjB9tGV1Gh&#10;kLRQqApeH9m3STD7NmS3Sfz3bqHQ4zAz3zCb3Wgb0VPna8cKFvMEBHHhdM2lgsv5/fkVhA/IGhvH&#10;pOBOHnbbydMGU+0G/qb+FEoRIexTVFCF0KZS+qIii37uWuLoGddZDFF2pdQdDhFuG7lMkpW0WHNc&#10;qLClY0XF7fRjFWSfX8aa/MOMxt6OyeHcuutbrtRsOu7XIAKN4T/81860gpcl/H6JP0B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iCE6xAAAANsAAAAPAAAAAAAAAAAA&#10;AAAAAKECAABkcnMvZG93bnJldi54bWxQSwUGAAAAAAQABAD5AAAAkgMAAAAA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5486400</wp:posOffset>
                </wp:positionV>
                <wp:extent cx="2800350" cy="1828800"/>
                <wp:effectExtent l="0" t="0" r="0" b="0"/>
                <wp:wrapNone/>
                <wp:docPr id="57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58" name="Text Box 124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125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60" name="Rectangle 126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Picture 127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62" name="Text Box 128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63" name="Line 129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4" name="Line 130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3" o:spid="_x0000_s1042" style="position:absolute;margin-left:0;margin-top:6in;width:220.5pt;height:2in;z-index:251659264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CXAAAAABS&#10;Z2h0bG9uZwAAAlg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">
                <v:shape id="Text Box 124" o:spid="_x0000_s1043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1WF8AA&#10;AADbAAAADwAAAGRycy9kb3ducmV2LnhtbERPTWsCMRC9F/wPYQreatZKQ1mNUlsKvVZF6m3YjLvB&#10;zWTdZDX21zeHgsfH+16skmvFhfpgPWuYTgoQxJU3lmsNu+3n0yuIEJENtp5Jw40CrJajhwWWxl/5&#10;my6bWIscwqFEDU2MXSllqBpyGCa+I87c0fcOY4Z9LU2P1xzuWvlcFEo6tJwbGuzovaHqtBmcho/0&#10;c05Kqdmwv6nzr10Ph6klrceP6W0OIlKKd/G/+8toeMlj85f8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I1WF8AAAADbAAAADwAAAAAAAAAAAAAAAACYAgAAZHJzL2Rvd25y&#10;ZXYueG1sUEsFBgAAAAAEAAQA9QAAAIUDAAAAAA=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125" o:spid="_x0000_s1044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ptHbCAAAA2wAAAA8AAABkcnMvZG93bnJldi54bWxEj9FqAjEURN8L/kO4Ql9KzSoouhqlCKV9&#10;qrjtB1w2t5tgcrMk6br9+6Yg+DjMzBlmdxi9EwPFZAMrmM8qEMRt0JY7BV+fr89rECkja3SBScEv&#10;JTjsJw87rHW48pmGJneiQDjVqMDk3NdSptaQxzQLPXHxvkP0mIuMndQRrwXunVxU1Up6tFwWDPZ0&#10;NNRemh+vwJ6Gzs2fvHuz4WNtzptjXC0apR6n48sWRKYx38O39rtWsNzA/5fyA+T+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qbR2wgAAANsAAAAPAAAAAAAAAAAAAAAAAJ8C&#10;AABkcnMvZG93bnJldi54bWxQSwUGAAAAAAQABAD3AAAAjgMAAAAA&#10;" fillcolor="#f8f1e6" insetpen="t">
                  <v:imagedata r:id="rId9" r:href="rId15" croptop="30548f" cropbottom="25876f" cropleft="682f" cropright="60777f"/>
                </v:shape>
                <v:rect id="Rectangle 126" o:spid="_x0000_s1045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D1BcAA&#10;AADbAAAADwAAAGRycy9kb3ducmV2LnhtbERP3WrCMBS+H/gO4QjezdSJZVSjiDB17GJMfYBDc2yL&#10;zUlMYlvffrkY7PLj+19tBtOKjnxoLCuYTTMQxKXVDVcKLueP13cQISJrbC2TgicF2KxHLysstO35&#10;h7pTrEQK4VCggjpGV0gZypoMhql1xIm7Wm8wJugrqT32Kdy08i3Lcmmw4dRQo6NdTeXt9DAK+sPi&#10;buTl2311+8bPD3uXzz8XSk3Gw3YJItIQ/8V/7qNWkKf16Uv6AX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5D1BcAAAADbAAAADwAAAAAAAAAAAAAAAACYAgAAZHJzL2Rvd25y&#10;ZXYueG1sUEsFBgAAAAAEAAQA9QAAAIUDAAAAAA==&#10;" fillcolor="#4c2a2c" stroked="f" insetpen="t">
                  <v:shadow color="#ccc"/>
                  <v:textbox inset="2.88pt,2.88pt,2.88pt,2.88pt"/>
                </v:rect>
                <v:shape id="Picture 127" o:spid="_x0000_s1046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89TLFAAAA2wAAAA8AAABkcnMvZG93bnJldi54bWxEj09rwkAUxO8Fv8PyBG91Y5G0RFcpQkOp&#10;BzG2B2+P7Msfmn0bs9sk9dO7QqHHYWZ+w6y3o2lET52rLStYzCMQxLnVNZcKPk9vjy8gnEfW2Fgm&#10;Bb/kYLuZPKwx0XbgI/WZL0WAsEtQQeV9m0jp8ooMurltiYNX2M6gD7Irpe5wCHDTyKcoiqXBmsNC&#10;hS3tKsq/sx+j4JIu0+jc2w8pvw7P+5Mv3JULpWbT8XUFwtPo/8N/7XetIF7A/Uv4AXJ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fPUyxQAAANsAAAAPAAAAAAAAAAAAAAAA&#10;AJ8CAABkcnMvZG93bnJldi54bWxQSwUGAAAAAAQABAD3AAAAkQMAAAAA&#10;" fillcolor="#f8f1e6" insetpen="t">
                  <v:imagedata r:id="rId11" r:href="rId16"/>
                </v:shape>
                <v:shape id="Text Box 128" o:spid="_x0000_s1047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dpVsEA&#10;AADbAAAADwAAAGRycy9kb3ducmV2LnhtbESP3YrCMBSE7wXfIRzBG1lTXZClGkWKgiAK/jzAoTm2&#10;xeakJLHWtzfCgpfDzHzDLFadqUVLzleWFUzGCQji3OqKCwXXy/bnD4QPyBpry6TgRR5Wy35vgam2&#10;Tz5Rew6FiBD2KSooQ2hSKX1ekkE/tg1x9G7WGQxRukJqh88IN7WcJslMGqw4LpTYUFZSfj8/jILD&#10;6brBPbnR4be9PI4FZlXYZEoNB916DiJQF77h//ZOK5hN4fMl/gC5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2naVbBAAAA2wAAAA8AAAAAAAAAAAAAAAAAmAIAAGRycy9kb3du&#10;cmV2LnhtbFBLBQYAAAAABAAEAPUAAACGAwAAAAA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129" o:spid="_x0000_s1048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0SfMQAAADbAAAADwAAAGRycy9kb3ducmV2LnhtbESPQWvCQBSE7wX/w/IEb83GCtJGV1Gh&#10;oC0UagSvj+zbJJh9G7JrEv99t1DocZiZb5j1drSN6KnztWMF8yQFQVw4XXOp4JK/P7+C8AFZY+OY&#10;FDzIw3YzeVpjpt3A39SfQykihH2GCqoQ2kxKX1Rk0SeuJY6ecZ3FEGVXSt3hEOG2kS9pupQWa44L&#10;FbZ0qKi4ne9WwfHzy1hz+jCjsbdDus9bd307KTWbjrsViEBj+A//tY9awXIBv1/iD5C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HRJ8xAAAANsAAAAPAAAAAAAAAAAA&#10;AAAAAKECAABkcnMvZG93bnJldi54bWxQSwUGAAAAAAQABAD5AAAAkgMAAAAA&#10;" strokeweight=".5pt">
                  <v:shadow color="#ccc"/>
                </v:line>
                <v:line id="Line 130" o:spid="_x0000_s1049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SKCMQAAADbAAAADwAAAGRycy9kb3ducmV2LnhtbESPQWvCQBSE7wX/w/IEb83GItJGV1Gh&#10;oC0UagSvj+zbJJh9G7JrEv99t1DocZiZb5j1drSN6KnztWMF8yQFQVw4XXOp4JK/P7+C8AFZY+OY&#10;FDzIw3YzeVpjpt3A39SfQykihH2GCqoQ2kxKX1Rk0SeuJY6ecZ3FEGVXSt3hEOG2kS9pupQWa44L&#10;FbZ0qKi4ne9WwfHzy1hz+jCjsbdDus9bd307KTWbjrsViEBj+A//tY9awXIBv1/iD5C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9IoIxAAAANsAAAAPAAAAAAAAAAAA&#10;AAAAAKECAABkcnMvZG93bnJldi54bWxQSwUGAAAAAAQABAD5AAAAkgMAAAAA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5486400</wp:posOffset>
                </wp:positionV>
                <wp:extent cx="2800350" cy="1828800"/>
                <wp:effectExtent l="0" t="0" r="0" b="0"/>
                <wp:wrapNone/>
                <wp:docPr id="49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50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Picture 133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52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" name="Picture 135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54" name="Text Box 136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55" name="Line 137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" name="Line 138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050" style="position:absolute;margin-left:252pt;margin-top:6in;width:220.5pt;height:2in;z-index:251660288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">
                <v:shape id="Text Box 132" o:spid="_x0000_s1051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taEcAA&#10;AADbAAAADwAAAGRycy9kb3ducmV2LnhtbERPTWsCMRC9F/wPYQreatZKQ1mNUlsKvVZF6m3YjLvB&#10;zWTdZDX21zeHgsfH+16skmvFhfpgPWuYTgoQxJU3lmsNu+3n0yuIEJENtp5Jw40CrJajhwWWxl/5&#10;my6bWIscwqFEDU2MXSllqBpyGCa+I87c0fcOY4Z9LU2P1xzuWvlcFEo6tJwbGuzovaHqtBmcho/0&#10;c05Kqdmwv6nzr10Ph6klrceP6W0OIlKKd/G/+8toeMnr85f8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vtaEcAAAADbAAAADwAAAAAAAAAAAAAAAACYAgAAZHJzL2Rvd25y&#10;ZXYueG1sUEsFBgAAAAAEAAQA9QAAAIUDAAAAAA=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133" o:spid="_x0000_s1052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fuHDDAAAA2wAAAA8AAABkcnMvZG93bnJldi54bWxEj9FKAzEURN8F/yFcwRdps1uwtGvTUgqi&#10;T0q3/YDL5nYTTG6WJN2uf28EwcdhZs4wm93knRgpJhtYQT2vQBB3QVvuFZxPr7MViJSRNbrApOCb&#10;Euy293cbbHS48ZHGNveiQDg1qMDkPDRSps6QxzQPA3HxLiF6zEXGXuqItwL3Ti6qaik9Wi4LBgc6&#10;GOq+2qtXYD/H3tVP3r3Z8LEyx/UhLhetUo8P0/4FRKYp/4f/2u9awXMNv1/KD5D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d+4cMMAAADbAAAADwAAAAAAAAAAAAAAAACf&#10;AgAAZHJzL2Rvd25yZXYueG1sUEsFBgAAAAAEAAQA9wAAAI8DAAAAAA==&#10;" fillcolor="#f8f1e6" insetpen="t">
                  <v:imagedata r:id="rId9" r:href="rId17" croptop="30548f" cropbottom="25876f" cropleft="682f" cropright="60777f"/>
                </v:shape>
                <v:rect id="Rectangle 134" o:spid="_x0000_s1053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IEVMQA&#10;AADbAAAADwAAAGRycy9kb3ducmV2LnhtbESPUWvCMBSF3wf+h3AF32aqUpHOKCJMHXsYOn/Apblr&#10;y5qbmGRt/fdmMNjj4ZzzHc56O5hWdORDY1nBbJqBIC6tbrhScP18fV6BCBFZY2uZFNwpwHYzelpj&#10;oW3PZ+ousRIJwqFABXWMrpAylDUZDFPriJP3Zb3BmKSvpPbYJ7hp5TzLltJgw2mhRkf7msrvy49R&#10;0B/zm5HXD/feHRq/OB7ccvGWKzUZD7sXEJGG+B/+a5+0gnwOv1/SD5C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iBFTEAAAA2wAAAA8AAAAAAAAAAAAAAAAAmAIAAGRycy9k&#10;b3ducmV2LnhtbFBLBQYAAAAABAAEAPUAAACJAwAAAAA=&#10;" fillcolor="#4c2a2c" stroked="f" insetpen="t">
                  <v:shadow color="#ccc"/>
                  <v:textbox inset="2.88pt,2.88pt,2.88pt,2.88pt"/>
                </v:rect>
                <v:shape id="Picture 135" o:spid="_x0000_s1054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OBGPFAAAA2wAAAA8AAABkcnMvZG93bnJldi54bWxEj09rwkAUxO8Fv8PyhN50Y1tbiW6CFCpF&#10;D6K2B2+P7MsfzL5Ns9uY+uldQehxmJnfMIu0N7XoqHWVZQWTcQSCOLO64kLB1+FjNAPhPLLG2jIp&#10;+CMHaTJ4WGCs7Zl31O19IQKEXYwKSu+bWEqXlWTQjW1DHLzctgZ9kG0hdYvnADe1fIqiV2mw4rBQ&#10;YkPvJWWn/a9R8LN6WUXHzq6l/N6+bQ4+dxfOlXoc9ss5CE+9/w/f259awfQZbl/CD5DJ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jgRjxQAAANsAAAAPAAAAAAAAAAAAAAAA&#10;AJ8CAABkcnMvZG93bnJldi54bWxQSwUGAAAAAAQABAD3AAAAkQMAAAAA&#10;" fillcolor="#f8f1e6" insetpen="t">
                  <v:imagedata r:id="rId11" r:href="rId18"/>
                </v:shape>
                <v:shape id="Text Box 136" o:spid="_x0000_s1055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6eBMMA&#10;AADbAAAADwAAAGRycy9kb3ducmV2LnhtbESP3YrCMBSE74V9h3AW9kY03fUHqUZZiguCKPjzAIfm&#10;2Babk5LE2n17IwheDjPzDbNYdaYWLTlfWVbwPUxAEOdWV1woOJ/+BjMQPiBrrC2Tgn/ysFp+9BaY&#10;anvnA7XHUIgIYZ+igjKEJpXS5yUZ9EPbEEfvYp3BEKUrpHZ4j3BTy58kmUqDFceFEhvKSsqvx5tR&#10;sDuc17gl19+N2tNtX2BWhXWm1Ndn9zsHEagL7/CrvdEKJm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6eBMMAAADbAAAADwAAAAAAAAAAAAAAAACYAgAAZHJzL2Rv&#10;d25yZXYueG1sUEsFBgAAAAAEAAQA9QAAAIgDAAAAAA=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137" o:spid="_x0000_s1056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9TlLsQAAADbAAAADwAAAGRycy9kb3ducmV2LnhtbESPQWvCQBSE7wX/w/KE3urGQkobXUWF&#10;gmmhUBW8PrJvk2D2bchuk/jv3YLgcZiZb5jlerSN6KnztWMF81kCgrhwuuZSwen4+fIOwgdkjY1j&#10;UnAlD+vV5GmJmXYD/1J/CKWIEPYZKqhCaDMpfVGRRT9zLXH0jOsshii7UuoOhwi3jXxNkjdpsea4&#10;UGFLu4qKy+HPKth//xhr8i8zGnvZJdtj684fuVLP03GzABFoDI/wvb3XCtIU/r/EHy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1OUuxAAAANsAAAAPAAAAAAAAAAAA&#10;AAAAAKECAABkcnMvZG93bnJldi54bWxQSwUGAAAAAAQABAD5AAAAkgMAAAAA&#10;" strokeweight=".5pt">
                  <v:shadow color="#ccc"/>
                </v:line>
                <v:line id="Line 138" o:spid="_x0000_s1057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Z7WcQAAADbAAAADwAAAGRycy9kb3ducmV2LnhtbESPQWvCQBSE7wX/w/IEb83GgtJGV1Gh&#10;oC0UagSvj+zbJJh9G7JrEv99t1DocZiZb5j1drSN6KnztWMF8yQFQVw4XXOp4JK/P7+C8AFZY+OY&#10;FDzIw3YzeVpjpt3A39SfQykihH2GCqoQ2kxKX1Rk0SeuJY6ecZ3FEGVXSt3hEOG2kS9pupQWa44L&#10;FbZ0qKi4ne9WwfHzy1hz+jCjsbdDus9bd307KTWbjrsViEBj+A//tY9awWIJv1/iD5C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BntZxAAAANsAAAAPAAAAAAAAAAAA&#10;AAAAAKECAABkcnMvZG93bnJldi54bWxQSwUGAAAAAAQABAD5AAAAkgMAAAAA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3657600</wp:posOffset>
                </wp:positionV>
                <wp:extent cx="2800350" cy="1828800"/>
                <wp:effectExtent l="0" t="0" r="0" b="0"/>
                <wp:wrapNone/>
                <wp:docPr id="41" name="Group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42" name="Text Box 108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109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44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Picture 111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46" name="Text Box 112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47" name="Line 113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8" name="Line 114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" o:spid="_x0000_s1058" style="position:absolute;margin-left:0;margin-top:4in;width:220.5pt;height:2in;z-index:251657216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">
                <v:shape id="Text Box 108" o:spid="_x0000_s1059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z3IMMA&#10;AADbAAAADwAAAGRycy9kb3ducmV2LnhtbESPQWsCMRSE74X+h/AK3mpWW0LZGqVVCl61pbS3x+a5&#10;G9y8rJusRn99Iwg9DjPzDTNbJNeKI/XBetYwGRcgiCtvLNcavj4/Hl9AhIhssPVMGs4UYDG/v5th&#10;afyJN3TcxlpkCIcSNTQxdqWUoWrIYRj7jjh7O987jFn2tTQ9njLctXJaFEo6tJwXGuxo2VC13w5O&#10;wyr9HJJS6mn4PqvDxb4PvxNLWo8e0tsriEgp/odv7bXR8DyF65f8A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z3IMMAAADbAAAADwAAAAAAAAAAAAAAAACYAgAAZHJzL2Rv&#10;d25yZXYueG1sUEsFBgAAAAAEAAQA9QAAAIgDAAAAAA=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109" o:spid="_x0000_s1060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YFUHDAAAA2wAAAA8AAABkcnMvZG93bnJldi54bWxEj9FqAjEURN8L/YdwC30pNastYrdGKYK0&#10;TxZXP+Cyud2EJjdLEtft3zeC4OMwM2eY5Xr0TgwUkw2sYDqpQBC3QVvuFBwP2+cFiJSRNbrApOCP&#10;EqxX93dLrHU4856GJneiQDjVqMDk3NdSptaQxzQJPXHxfkL0mIuMndQRzwXunZxV1Vx6tFwWDPa0&#10;MdT+NievwH4PnZs+efdpw25h9m+bOJ81Sj0+jB/vIDKN+Ra+tr+0gtcXuHwpP0C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5gVQcMAAADbAAAADwAAAAAAAAAAAAAAAACf&#10;AgAAZHJzL2Rvd25yZXYueG1sUEsFBgAAAAAEAAQA9wAAAI8DAAAAAA==&#10;" fillcolor="#f8f1e6" insetpen="t">
                  <v:imagedata r:id="rId9" r:href="rId19" croptop="30548f" cropbottom="25876f" cropleft="682f" cropright="60777f"/>
                </v:shape>
                <v:rect id="Rectangle 110" o:spid="_x0000_s1061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6vZsQA&#10;AADbAAAADwAAAGRycy9kb3ducmV2LnhtbESP3WoCMRSE7wu+QziCdzVr/aFsjSJC1dIL8ecBDpvT&#10;3aWbk5jE3fXtm0Khl8PMfMMs171pREs+1JYVTMYZCOLC6ppLBdfL+/MriBCRNTaWScGDAqxXg6cl&#10;5tp2fKL2HEuRIBxyVFDF6HIpQ1GRwTC2jjh5X9YbjEn6UmqPXYKbRr5k2UIarDktVOhoW1Hxfb4b&#10;Bd1+fjPyenSf7a720/3OLaYfc6VGw37zBiJSH//Df+2DVjCbwe+X9AP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er2bEAAAA2wAAAA8AAAAAAAAAAAAAAAAAmAIAAGRycy9k&#10;b3ducmV2LnhtbFBLBQYAAAAABAAEAPUAAACJAwAAAAA=&#10;" fillcolor="#4c2a2c" stroked="f" insetpen="t">
                  <v:shadow color="#ccc"/>
                  <v:textbox inset="2.88pt,2.88pt,2.88pt,2.88pt"/>
                </v:rect>
                <v:shape id="Picture 111" o:spid="_x0000_s1062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yr1HFAAAA2wAAAA8AAABkcnMvZG93bnJldi54bWxEj09rwkAUxO+FfoflFXqrG0VriW5CKVTE&#10;HkRjD94e2Zc/mH0bs2tM++m7QsHjMDO/YZbpYBrRU+dqywrGowgEcW51zaWCQ/b58gbCeWSNjWVS&#10;8EMO0uTxYYmxtlfeUb/3pQgQdjEqqLxvYyldXpFBN7ItcfAK2xn0QXal1B1eA9w0chJFr9JgzWGh&#10;wpY+KspP+4tRcF5NV9Gxtxspv7fzr8wX7pcLpZ6fhvcFCE+Dv4f/22utYDqD25fwA2Ty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/8q9RxQAAANsAAAAPAAAAAAAAAAAAAAAA&#10;AJ8CAABkcnMvZG93bnJldi54bWxQSwUGAAAAAAQABAD3AAAAkQMAAAAA&#10;" fillcolor="#f8f1e6" insetpen="t">
                  <v:imagedata r:id="rId11" r:href="rId20"/>
                </v:shape>
                <v:shape id="Text Box 112" o:spid="_x0000_s1063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kzNcIA&#10;AADbAAAADwAAAGRycy9kb3ducmV2LnhtbESP0YrCMBRE34X9h3CFfZE1dRVZukZZioIgClU/4NLc&#10;bYvNTUlirX9vBMHHYWbOMItVbxrRkfO1ZQWTcQKCuLC65lLB+bT5+gHhA7LGxjIpuJOH1fJjsMBU&#10;2xvn1B1DKSKEfYoKqhDaVEpfVGTQj21LHL1/6wyGKF0ptcNbhJtGfifJXBqsOS5U2FJWUXE5Xo2C&#10;fX5e447caD/tTtdDiVkd1plSn8P+7xdEoD68w6/2ViuYzeH5Jf4A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KTM1wgAAANsAAAAPAAAAAAAAAAAAAAAAAJgCAABkcnMvZG93&#10;bnJldi54bWxQSwUGAAAAAAQABAD1AAAAhwMAAAAA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113" o:spid="_x0000_s1064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NIH8QAAADbAAAADwAAAGRycy9kb3ducmV2LnhtbESPQWvCQBSE70L/w/IK3uqmRWybuooK&#10;gqlQaFLo9ZF9mwSzb0N2G+O/dwuCx2FmvmGW69G2YqDeN44VPM8SEMSl0w1XCn6K/dMbCB+QNbaO&#10;ScGFPKxXD5Mlptqd+ZuGPFQiQtinqKAOoUul9GVNFv3MdcTRM663GKLsK6l7PEe4beVLkiykxYbj&#10;Qo0d7WoqT/mfVXA4fhlrsk8zGnvaJduic7/vmVLTx3HzASLQGO7hW/ugFcxf4f9L/AFyd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k0gfxAAAANsAAAAPAAAAAAAAAAAA&#10;AAAAAKECAABkcnMvZG93bnJldi54bWxQSwUGAAAAAAQABAD5AAAAkgMAAAAA&#10;" strokeweight=".5pt">
                  <v:shadow color="#ccc"/>
                </v:line>
                <v:line id="Line 114" o:spid="_x0000_s1065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zcbcAAAADbAAAADwAAAGRycy9kb3ducmV2LnhtbERPTYvCMBC9C/6HMII3TRVZdqupqCCo&#10;CwurgtehmbSlzaQ0Ueu/N4eFPT7e92rd20Y8qPOVYwWzaQKCOHe64kLB9bKffILwAVlj45gUvMjD&#10;OhsOVphq9+RfepxDIWII+xQVlCG0qZQ+L8min7qWOHLGdRZDhF0hdYfPGG4bOU+SD2mx4thQYku7&#10;kvL6fLcKDt8/xprjyfTG1rtke2nd7euo1HjUb5YgAvXhX/znPmgFizg2fok/QGZ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QM3G3AAAAA2wAAAA8AAAAAAAAAAAAAAAAA&#10;oQIAAGRycy9kb3ducmV2LnhtbFBLBQYAAAAABAAEAPkAAACOAwAAAAA=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3657600</wp:posOffset>
                </wp:positionV>
                <wp:extent cx="2800350" cy="1828800"/>
                <wp:effectExtent l="0" t="0" r="0" b="0"/>
                <wp:wrapNone/>
                <wp:docPr id="33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34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117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36" name="Rectangle 118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Picture 119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38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39" name="Line 121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" name="Line 122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" o:spid="_x0000_s1066" style="position:absolute;margin-left:252pt;margin-top:4in;width:220.5pt;height:2in;z-index:251658240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JcAAAAAFJnaHRsb25nAAACWA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">
                <v:shape id="Text Box 116" o:spid="_x0000_s1067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+5ssQA&#10;AADbAAAADwAAAGRycy9kb3ducmV2LnhtbESPQUsDMRSE74L/ITyhNzfbVoKsTYtWhF5bRfT22Lzu&#10;hm5etptsm/bXG0HwOMzMN8xilVwnTjQE61nDtChBENfeWG40fLy/3T+CCBHZYOeZNFwowGp5e7PA&#10;yvgzb+m0i43IEA4Vamhj7CspQ92Sw1D4njh7ez84jFkOjTQDnjPcdXJWlko6tJwXWuxp3VJ92I1O&#10;w2v6Oial1Hz8vKjj1b6M31NLWk/u0vMTiEgp/of/2hujYf4Av1/yD5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fubLEAAAA2wAAAA8AAAAAAAAAAAAAAAAAmAIAAGRycy9k&#10;b3ducmV2LnhtbFBLBQYAAAAABAAEAPUAAACJAwAAAAA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117" o:spid="_x0000_s1068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7W9PDAAAA2wAAAA8AAABkcnMvZG93bnJldi54bWxEj9FqAjEURN8L/YdwC30pNaulYrdGKYK0&#10;TxZXP+Cyud2EJjdLEtft3zeC4OMwM2eY5Xr0TgwUkw2sYDqpQBC3QVvuFBwP2+cFiJSRNbrApOCP&#10;EqxX93dLrHU4856GJneiQDjVqMDk3NdSptaQxzQJPXHxfkL0mIuMndQRzwXunZxV1Vx6tFwWDPa0&#10;MdT+NievwH4PnZs+efdpw25h9m+bOJ81Sj0+jB/vIDKN+Ra+tr+0gpdXuHwpP0C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ztb08MAAADbAAAADwAAAAAAAAAAAAAAAACf&#10;AgAAZHJzL2Rvd25yZXYueG1sUEsFBgAAAAAEAAQA9wAAAI8DAAAAAA==&#10;" fillcolor="#f8f1e6" insetpen="t">
                  <v:imagedata r:id="rId9" r:href="rId21" croptop="30548f" cropbottom="25876f" cropleft="682f" cropright="60777f"/>
                </v:shape>
                <v:rect id="Rectangle 118" o:spid="_x0000_s1069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bn98QA&#10;AADbAAAADwAAAGRycy9kb3ducmV2LnhtbESPUWvCMBSF34X9h3CFvWnqimVUo8hguuHD0PkDLs21&#10;LTY3WZK13b9fBsIeD+ec73DW29F0oicfWssKFvMMBHFldcu1gsvn6+wZRIjIGjvLpOCHAmw3D5M1&#10;ltoOfKL+HGuRIBxKVNDE6EopQ9WQwTC3jjh5V+sNxiR9LbXHIcFNJ5+yrJAGW04LDTp6aai6nb+N&#10;guGw/DLy8uGO/b71+WHvivx9qdTjdNytQEQa43/43n7TCvIC/r6kH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G5/fEAAAA2wAAAA8AAAAAAAAAAAAAAAAAmAIAAGRycy9k&#10;b3ducmV2LnhtbFBLBQYAAAAABAAEAPUAAACJAwAAAAA=&#10;" fillcolor="#4c2a2c" stroked="f" insetpen="t">
                  <v:shadow color="#ccc"/>
                  <v:textbox inset="2.88pt,2.88pt,2.88pt,2.88pt"/>
                </v:rect>
                <v:shape id="Picture 119" o:spid="_x0000_s1070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q58DFAAAA2wAAAA8AAABkcnMvZG93bnJldi54bWxEj81rwkAUxO8F/4flCd7qxipVYjYihUrR&#10;g9SPg7dH9uUDs2/T7Dam/etdodDjMDO/YZJVb2rRUesqywom4wgEcWZ1xYWC0/H9eQHCeWSNtWVS&#10;8EMOVungKcFY2xt/UnfwhQgQdjEqKL1vYildVpJBN7YNcfBy2xr0QbaF1C3eAtzU8iWKXqXBisNC&#10;iQ29lZRdD99Gwddmtokund1Ked7Pd0efu1/OlRoN+/UShKfe/4f/2h9awXQOjy/hB8j0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aufAxQAAANsAAAAPAAAAAAAAAAAAAAAA&#10;AJ8CAABkcnMvZG93bnJldi54bWxQSwUGAAAAAAQABAD3AAAAkQMAAAAA&#10;" fillcolor="#f8f1e6" insetpen="t">
                  <v:imagedata r:id="rId11" r:href="rId22"/>
                </v:shape>
                <v:shape id="Text Box 120" o:spid="_x0000_s1071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xxocAA&#10;AADbAAAADwAAAGRycy9kb3ducmV2LnhtbERP3WrCMBS+H/gO4Qi7GZpOQaQzihQHwqig7QMcmrO2&#10;2JyUJLbd2y8Xgpcf3//uMJlODOR8a1nB5zIBQVxZ3XKtoCy+F1sQPiBr7CyTgj/ycNjP3naYajvy&#10;lYZbqEUMYZ+igiaEPpXSVw0Z9EvbE0fu1zqDIUJXS+1wjOGmk6sk2UiDLceGBnvKGqrut4dRkF/L&#10;E/6Q+8jXQ/G41Ji14ZQp9T6fjl8gAk3hJX66z1rBOo6NX+IPkP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/xxocAAAADbAAAADwAAAAAAAAAAAAAAAACYAgAAZHJzL2Rvd25y&#10;ZXYueG1sUEsFBgAAAAAEAAQA9QAAAIUDAAAAAA=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121" o:spid="_x0000_s1072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0YKi8IAAADbAAAADwAAAGRycy9kb3ducmV2LnhtbESP3YrCMBSE7xd8h3AE79ZUBVmrUVQQ&#10;/IGF1QVvD81JW2xOShO1vr0RBC+HmfmGmS1aW4kbNb50rGDQT0AQZ06XnCv4P22+f0D4gKyxckwK&#10;HuRhMe98zTDV7s5/dDuGXEQI+xQVFCHUqZQ+K8ii77uaOHrGNRZDlE0udYP3CLeVHCbJWFosOS4U&#10;WNO6oOxyvFoF28OvsWa3N62xl3WyOtXuPNkp1eu2yymIQG34hN/trVYwmsDrS/wBcv4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0YKi8IAAADbAAAADwAAAAAAAAAAAAAA&#10;AAChAgAAZHJzL2Rvd25yZXYueG1sUEsFBgAAAAAEAAQA+QAAAJADAAAAAA==&#10;" strokeweight=".5pt">
                  <v:shadow color="#ccc"/>
                </v:line>
                <v:line id="Line 122" o:spid="_x0000_s1073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rQa8AAAADbAAAADwAAAGRycy9kb3ducmV2LnhtbERPTYvCMBC9C/6HMII3TRVZdqupqCCo&#10;CwurgtehmbSlzaQ0Ueu/N4eFPT7e92rd20Y8qPOVYwWzaQKCOHe64kLB9bKffILwAVlj45gUvMjD&#10;OhsOVphq9+RfepxDIWII+xQVlCG0qZQ+L8min7qWOHLGdRZDhF0hdYfPGG4bOU+SD2mx4thQYku7&#10;kvL6fLcKDt8/xprjyfTG1rtke2nd7euo1HjUb5YgAvXhX/znPmgFi7g+fok/QGZ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p60GvAAAAA2wAAAA8AAAAAAAAAAAAAAAAA&#10;oQIAAGRycy9kb3ducmV2LnhtbFBLBQYAAAAABAAEAPkAAACOAwAAAAA=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1828800</wp:posOffset>
                </wp:positionV>
                <wp:extent cx="2800350" cy="1828800"/>
                <wp:effectExtent l="0" t="0" r="0" b="0"/>
                <wp:wrapNone/>
                <wp:docPr id="25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26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Picture 93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28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Picture 95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30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31" name="Line 97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2" name="Line 98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" o:spid="_x0000_s1074" style="position:absolute;margin-left:0;margin-top:2in;width:220.5pt;height:2in;z-index:251655168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">
                <v:shape id="Text Box 92" o:spid="_x0000_s1075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gUg8MA&#10;AADbAAAADwAAAGRycy9kb3ducmV2LnhtbESPQWsCMRSE74X+h/CE3mpWhVC2RtGK4LVapL09Nq+7&#10;wc3Luslq7K9vhEKPw8x8w8yXybXiQn2wnjVMxgUI4soby7WGj8P2+QVEiMgGW8+k4UYBlovHhzmW&#10;xl/5nS77WIsM4VCihibGrpQyVA05DGPfEWfv2/cOY5Z9LU2P1wx3rZwWhZIOLeeFBjt6a6g67Qen&#10;YZM+z0kpNRuON3X+sevha2JJ66dRWr2CiJTif/ivvTMapgruX/IP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gUg8MAAADbAAAADwAAAAAAAAAAAAAAAACYAgAAZHJzL2Rv&#10;d25yZXYueG1sUEsFBgAAAAAEAAQA9QAAAIgDAAAAAA=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93" o:spid="_x0000_s1076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89uLDAAAA2wAAAA8AAABkcnMvZG93bnJldi54bWxEj0FLAzEUhO9C/0N4BS/SZruHWtempRRE&#10;T0q3/oDH5nUTTF6WJN2u/94IgsdhZr5htvvJOzFSTDawgtWyAkHcBW25V/B5fllsQKSMrNEFJgXf&#10;lGC/m91tsdHhxica29yLAuHUoAKT89BImTpDHtMyDMTFu4ToMRcZe6kj3grcO1lX1Vp6tFwWDA50&#10;NNR9tVevwH6MvVs9ePdqw/vGnJ6OcV23St3Pp8MziExT/g//td+0gvoRfr+UHyB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Xz24sMAAADbAAAADwAAAAAAAAAAAAAAAACf&#10;AgAAZHJzL2Rvd25yZXYueG1sUEsFBgAAAAAEAAQA9wAAAI8DAAAAAA==&#10;" fillcolor="#f8f1e6" insetpen="t">
                  <v:imagedata r:id="rId9" r:href="rId23" croptop="30548f" cropbottom="25876f" cropleft="682f" cropright="60777f"/>
                </v:shape>
                <v:rect id="Rectangle 94" o:spid="_x0000_s1077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xAw8AA&#10;AADbAAAADwAAAGRycy9kb3ducmV2LnhtbERP3WrCMBS+F3yHcAa703SKIp1RRFAnuxB/HuDQnLXF&#10;5iQmWdu9vbkYePnx/S/XvWlESz7UlhV8jDMQxIXVNZcKbtfdaAEiRGSNjWVS8EcB1qvhYIm5th2f&#10;qb3EUqQQDjkqqGJ0uZShqMhgGFtHnLgf6w3GBH0ptccuhZtGTrJsLg3WnBoqdLStqLhffo2C7jB7&#10;GHk7ue92X/vpYe/m0+NMqfe3fvMJIlIfX+J/95dWMElj05f0A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4xAw8AAAADbAAAADwAAAAAAAAAAAAAAAACYAgAAZHJzL2Rvd25y&#10;ZXYueG1sUEsFBgAAAAAEAAQA9QAAAIUDAAAAAA==&#10;" fillcolor="#4c2a2c" stroked="f" insetpen="t">
                  <v:shadow color="#ccc"/>
                  <v:textbox inset="2.88pt,2.88pt,2.88pt,2.88pt"/>
                </v:rect>
                <v:shape id="Picture 95" o:spid="_x0000_s1078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gQPTFAAAA2wAAAA8AAABkcnMvZG93bnJldi54bWxEj09rwkAUxO+FfoflFXqrG6VYG92EUlDE&#10;HkRjD94e2Zc/mH0bs2tM++m7QsHjMDO/YRbpYBrRU+dqywrGowgEcW51zaWCQ7Z8mYFwHlljY5kU&#10;/JCDNHl8WGCs7ZV31O99KQKEXYwKKu/bWEqXV2TQjWxLHLzCdgZ9kF0pdYfXADeNnETRVBqsOSxU&#10;2NJnRflpfzEKzqvXVXTs7UbK7+3bV+YL98uFUs9Pw8cchKfB38P/7bVWMHmH25fwA2Ty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YED0xQAAANsAAAAPAAAAAAAAAAAAAAAA&#10;AJ8CAABkcnMvZG93bnJldi54bWxQSwUGAAAAAAQABAD3AAAAkQMAAAAA&#10;" fillcolor="#f8f1e6" insetpen="t">
                  <v:imagedata r:id="rId11" r:href="rId24"/>
                </v:shape>
                <v:shape id="Text Box 96" o:spid="_x0000_s1079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p9p8AA&#10;AADbAAAADwAAAGRycy9kb3ducmV2LnhtbERP3WrCMBS+H/gO4Qi7GZpOQaQzihQHwqig7QMcmrO2&#10;2JyUJLbd2y8Xgpcf3//uMJlODOR8a1nB5zIBQVxZ3XKtoCy+F1sQPiBr7CyTgj/ycNjP3naYajvy&#10;lYZbqEUMYZ+igiaEPpXSVw0Z9EvbE0fu1zqDIUJXS+1wjOGmk6sk2UiDLceGBnvKGqrut4dRkF/L&#10;E/6Q+8jXQ/G41Ji14ZQp9T6fjl8gAk3hJX66z1rBOq6PX+IPkP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Yp9p8AAAADbAAAADwAAAAAAAAAAAAAAAACYAgAAZHJzL2Rvd25y&#10;ZXYueG1sUEsFBgAAAAAEAAQA9QAAAIUDAAAAAA=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97" o:spid="_x0000_s1080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AGjcMAAADbAAAADwAAAGRycy9kb3ducmV2LnhtbESP3YrCMBSE74V9h3AW9k5TXRDtGmUV&#10;BH9AsAreHpqTtticlCZqfXsjLOzlMDPfMLNFZ2txp9ZXjhUMBwkI4tzpigsF59O6PwHhA7LG2jEp&#10;eJKHxfyjN8NUuwcf6Z6FQkQI+xQVlCE0qZQ+L8miH7iGOHrGtRZDlG0hdYuPCLe1HCXJWFqsOC6U&#10;2NCqpPya3ayCzf5grNnuTGfsdZUsT427TLdKfX12vz8gAnXhP/zX3mgF30N4f4k/QM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0wBo3DAAAA2wAAAA8AAAAAAAAAAAAA&#10;AAAAoQIAAGRycy9kb3ducmV2LnhtbFBLBQYAAAAABAAEAPkAAACRAwAAAAA=&#10;" strokeweight=".5pt">
                  <v:shadow color="#ccc"/>
                </v:line>
                <v:line id="Line 98" o:spid="_x0000_s1081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KY+sQAAADbAAAADwAAAGRycy9kb3ducmV2LnhtbESPQWvCQBSE7wX/w/IEb3WjQmmjq6hQ&#10;SFooVAWvj+zbJJh9G7LbJP57t1DocZiZb5jNbrSN6KnztWMFi3kCgrhwuuZSweX8/vwKwgdkjY1j&#10;UnAnD7vt5GmDqXYDf1N/CqWIEPYpKqhCaFMpfVGRRT93LXH0jOsshii7UuoOhwi3jVwmyYu0WHNc&#10;qLClY0XF7fRjFWSfX8aa/MOMxt6OyeHcuutbrtRsOu7XIAKN4T/81860gtUSfr/EHyC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4pj6xAAAANsAAAAPAAAAAAAAAAAA&#10;AAAAAKECAABkcnMvZG93bnJldi54bWxQSwUGAAAAAAQABAD5AAAAkgMAAAAA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1828800</wp:posOffset>
                </wp:positionV>
                <wp:extent cx="2800350" cy="1828800"/>
                <wp:effectExtent l="0" t="0" r="0" b="0"/>
                <wp:wrapNone/>
                <wp:docPr id="17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18" name="Text Box 100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101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20" name="Rectangle 102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Picture 103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22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23" name="Line 105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4" name="Line 106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" o:spid="_x0000_s1082" style="position:absolute;margin-left:252pt;margin-top:2in;width:220.5pt;height:2in;z-index:251656192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lwAAAAAUmdodGxvbmcAAAJY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">
                <v:shape id="Text Box 100" o:spid="_x0000_s1083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fv18MA&#10;AADbAAAADwAAAGRycy9kb3ducmV2LnhtbESPQUsDMRCF70L/QxjBm81WIcjatGhF8GqV0t6Gzbgb&#10;3Ey2m2yb+uudg+BthvfmvW+W6xJ6daIx+cgWFvMKFHETnefWwufH6+0DqJSRHfaRycKFEqxXs6sl&#10;1i6e+Z1O29wqCeFUo4Uu56HWOjUdBUzzOBCL9hXHgFnWsdVuxLOEh17fVZXRAT1LQ4cDbTpqvrdT&#10;sPBS9sdijLmfdhdz/PHP02Hhydqb6/L0CCpTyf/mv+s3J/gCK7/IAH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fv18MAAADbAAAADwAAAAAAAAAAAAAAAACYAgAAZHJzL2Rv&#10;d25yZXYueG1sUEsFBgAAAAAEAAQA9QAAAIgDAAAAAA=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101" o:spid="_x0000_s1084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DDbbAAAAA2wAAAA8AAABkcnMvZG93bnJldi54bWxET81qAjEQvgu+QxihF6lZPYhujVIEaU8V&#10;1z7AsJluQpPJksR1+/ZNoeBtPr7f2R1G78RAMdnACpaLCgRxG7TlTsHn9fS8AZEyskYXmBT8UILD&#10;fjrZYa3DnS80NLkTJYRTjQpMzn0tZWoNeUyL0BMX7itEj7nA2Ekd8V7CvZOrqlpLj5ZLg8Gejoba&#10;7+bmFdjz0Lnl3Ls3Gz425rI9xvWqUeppNr6+gMg05of43/2uy/wt/P1SDpD7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cMNtsAAAADbAAAADwAAAAAAAAAAAAAAAACfAgAA&#10;ZHJzL2Rvd25yZXYueG1sUEsFBgAAAAAEAAQA9wAAAIwDAAAAAA==&#10;" fillcolor="#f8f1e6" insetpen="t">
                  <v:imagedata r:id="rId9" r:href="rId25" croptop="30548f" cropbottom="25876f" cropleft="682f" cropright="60777f"/>
                </v:shape>
                <v:rect id="Rectangle 102" o:spid="_x0000_s1085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pMxcAA&#10;AADbAAAADwAAAGRycy9kb3ducmV2LnhtbERP3WrCMBS+F3yHcAa703SKIp1RRFAnuxB/HuDQnLXF&#10;5iQmWdu9vbkYePnx/S/XvWlESz7UlhV8jDMQxIXVNZcKbtfdaAEiRGSNjWVS8EcB1qvhYIm5th2f&#10;qb3EUqQQDjkqqGJ0uZShqMhgGFtHnLgf6w3GBH0ptccuhZtGTrJsLg3WnBoqdLStqLhffo2C7jB7&#10;GHk7ue92X/vpYe/m0+NMqfe3fvMJIlIfX+J/95dWMEnr05f0A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fpMxcAAAADbAAAADwAAAAAAAAAAAAAAAACYAgAAZHJzL2Rvd25y&#10;ZXYueG1sUEsFBgAAAAAEAAQA9QAAAIUDAAAAAA==&#10;" fillcolor="#4c2a2c" stroked="f" insetpen="t">
                  <v:shadow color="#ccc"/>
                  <v:textbox inset="2.88pt,2.88pt,2.88pt,2.88pt"/>
                </v:rect>
                <v:shape id="Picture 103" o:spid="_x0000_s1086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WTPLFAAAA2wAAAA8AAABkcnMvZG93bnJldi54bWxEj09rwkAUxO+C32F5Qm+6MZQq0VWK0FDa&#10;QzG2B2+P7Msfmn0bs9sk7afvCoLHYWZ+w2z3o2lET52rLStYLiIQxLnVNZcKPk8v8zUI55E1NpZJ&#10;wS852O+mky0m2g58pD7zpQgQdgkqqLxvEyldXpFBt7AtcfAK2xn0QXal1B0OAW4aGUfRkzRYc1io&#10;sKVDRfl39mMUXNLHNDr39k3Kr4/V+8kX7o8LpR5m4/MGhKfR38O39qtWEC/h+iX8ALn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FkzyxQAAANsAAAAPAAAAAAAAAAAAAAAA&#10;AJ8CAABkcnMvZG93bnJldi54bWxQSwUGAAAAAAQABAD3AAAAkQMAAAAA&#10;" fillcolor="#f8f1e6" insetpen="t">
                  <v:imagedata r:id="rId11" r:href="rId26"/>
                </v:shape>
                <v:shape id="Text Box 104" o:spid="_x0000_s1087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3QlsIA&#10;AADbAAAADwAAAGRycy9kb3ducmV2LnhtbESP0YrCMBRE34X9h3CFfZE13QoiXaNIURAWBasfcGmu&#10;bbG5KUms3b/fCIKPw8ycYZbrwbSiJ+cbywq+pwkI4tLqhisFl/PuawHCB2SNrWVS8Ece1quP0RIz&#10;bR98or4IlYgQ9hkqqEPoMil9WZNBP7UdcfSu1hkMUbpKaoePCDetTJNkLg02HBdq7CivqbwVd6Pg&#10;cLps8Zfc5DDrz/djhXkTtrlSn+Nh8wMi0BDe4Vd7rxWkKTy/xB8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zdCWwgAAANsAAAAPAAAAAAAAAAAAAAAAAJgCAABkcnMvZG93&#10;bnJldi54bWxQSwUGAAAAAAQABAD1AAAAhwMAAAAA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105" o:spid="_x0000_s1088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ervMQAAADbAAAADwAAAGRycy9kb3ducmV2LnhtbESPQWvCQBSE7wX/w/IEb3WjQmmjq6hQ&#10;SFooVAWvj+zbJJh9G7LbJP57t1DocZiZb5jNbrSN6KnztWMFi3kCgrhwuuZSweX8/vwKwgdkjY1j&#10;UnAnD7vt5GmDqXYDf1N/CqWIEPYpKqhCaFMpfVGRRT93LXH0jOsshii7UuoOhwi3jVwmyYu0WHNc&#10;qLClY0XF7fRjFWSfX8aa/MOMxt6OyeHcuutbrtRsOu7XIAKN4T/81860guUKfr/EHyC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d6u8xAAAANsAAAAPAAAAAAAAAAAA&#10;AAAAAKECAABkcnMvZG93bnJldi54bWxQSwUGAAAAAAQABAD5AAAAkgMAAAAA&#10;" strokeweight=".5pt">
                  <v:shadow color="#ccc"/>
                </v:line>
                <v:line id="Line 106" o:spid="_x0000_s1089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4zyMQAAADbAAAADwAAAGRycy9kb3ducmV2LnhtbESPQWvCQBSE7wX/w/IEb3WjSGmjq6hQ&#10;SFooVAWvj+zbJJh9G7LbJP57t1DocZiZb5jNbrSN6KnztWMFi3kCgrhwuuZSweX8/vwKwgdkjY1j&#10;UnAnD7vt5GmDqXYDf1N/CqWIEPYpKqhCaFMpfVGRRT93LXH0jOsshii7UuoOhwi3jVwmyYu0WHNc&#10;qLClY0XF7fRjFWSfX8aa/MOMxt6OyeHcuutbrtRsOu7XIAKN4T/81860guUKfr/EHyC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njPIxAAAANsAAAAPAAAAAAAAAAAA&#10;AAAAAKECAABkcnMvZG93bnJldi54bWxQSwUGAAAAAAQABAD5AAAAkgMAAAAA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0</wp:posOffset>
                </wp:positionV>
                <wp:extent cx="2800350" cy="1828800"/>
                <wp:effectExtent l="0" t="0" r="0" b="0"/>
                <wp:wrapNone/>
                <wp:docPr id="9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10" name="Text Box 84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City, ST  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555-0132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 (543) 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555-0133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>
                                <w:rPr>
                                  <w:b/>
                                  <w:bCs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85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12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87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14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15" name="Line 89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6" name="Line 90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" o:spid="_x0000_s1090" style="position:absolute;margin-left:252pt;margin-top:0;width:220.5pt;height:2in;z-index:251654144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JcAAAAAFJnaHRsb25nAAACWA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">
                <v:shape id="Text Box 84" o:spid="_x0000_s1091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Hj0cMA&#10;AADbAAAADwAAAGRycy9kb3ducmV2LnhtbESPQUsDMRCF70L/QxjBm81WIcjatGhF8GqV0t6Gzbgb&#10;3Ey2m2yb+uudg+BthvfmvW+W6xJ6daIx+cgWFvMKFHETnefWwufH6+0DqJSRHfaRycKFEqxXs6sl&#10;1i6e+Z1O29wqCeFUo4Uu56HWOjUdBUzzOBCL9hXHgFnWsdVuxLOEh17fVZXRAT1LQ4cDbTpqvrdT&#10;sPBS9sdijLmfdhdz/PHP02Hhydqb6/L0CCpTyf/mv+s3J/hCL7/IAH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Hj0cMAAADbAAAADwAAAAAAAAAAAAAAAACYAgAAZHJzL2Rv&#10;d25yZXYueG1sUEsFBgAAAAAEAAQA9QAAAIgDAAAAAA==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City, ST  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555-0132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 (543) 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555-0133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>
                          <w:rPr>
                            <w:b/>
                            <w:bCs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85" o:spid="_x0000_s1092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1AbDAAAAA2wAAAA8AAABkcnMvZG93bnJldi54bWxET81qAjEQvhd8hzBCL0Wz60F0a5QiSHuy&#10;uO0DDJvpJjSZLElct29vCoXe5uP7nd1h8k6MFJMNrKBeViCIu6At9wo+P06LDYiUkTW6wKTghxIc&#10;9rOHHTY63PhCY5t7UUI4NajA5Dw0UqbOkMe0DANx4b5C9JgLjL3UEW8l3Du5qqq19Gi5NBgc6Gio&#10;+26vXoF9H3tXP3n3asN5Yy7bY1yvWqUe59PLM4hMU/4X/7nfdJlfw+8v5QC5v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7UBsMAAAADbAAAADwAAAAAAAAAAAAAAAACfAgAA&#10;ZHJzL2Rvd25yZXYueG1sUEsFBgAAAAAEAAQA9wAAAIwDAAAAAA==&#10;" fillcolor="#f8f1e6" insetpen="t">
                  <v:imagedata r:id="rId9" r:href="rId27" croptop="30548f" cropbottom="25876f" cropleft="682f" cropright="60777f"/>
                </v:shape>
                <v:rect id="Rectangle 86" o:spid="_x0000_s1093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i9lMEA&#10;AADbAAAADwAAAGRycy9kb3ducmV2LnhtbERPzWoCMRC+F3yHMIK3mlVRymoUEaqWHkrVBxg24+7i&#10;ZhKTdHd9e1Mo9DYf3++sNr1pREs+1JYVTMYZCOLC6ppLBZfz++sbiBCRNTaWScGDAmzWg5cV5tp2&#10;/E3tKZYihXDIUUEVo8ulDEVFBsPYOuLEXa03GBP0pdQeuxRuGjnNsoU0WHNqqNDRrqLidvoxCrrD&#10;/G7k5ct9tvvazw57t5h9zJUaDfvtEkSkPv6L/9xHneZP4feXdIB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IvZTBAAAA2wAAAA8AAAAAAAAAAAAAAAAAmAIAAGRycy9kb3du&#10;cmV2LnhtbFBLBQYAAAAABAAEAPUAAACGAwAAAAA=&#10;" fillcolor="#4c2a2c" stroked="f" insetpen="t">
                  <v:shadow color="#ccc"/>
                  <v:textbox inset="2.88pt,2.88pt,2.88pt,2.88pt"/>
                </v:rect>
                <v:shape id="Picture 87" o:spid="_x0000_s1094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kvaPCAAAA2wAAAA8AAABkcnMvZG93bnJldi54bWxET0trwkAQvhf8D8sIvdWNtlSJboIIlVIP&#10;4uvgbchOHpidTbPbmPbXu0LB23x8z1mkvalFR62rLCsYjyIQxJnVFRcKjoePlxkI55E11pZJwS85&#10;SJPB0wJjba+8o27vCxFC2MWooPS+iaV0WUkG3cg2xIHLbWvQB9gWUrd4DeGmlpMoepcGKw4NJTa0&#10;Kim77H+Mgu/12zo6d/ZLytN2ujn43P1xrtTzsF/OQXjq/UP87/7UYf4r3H8JB8jk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5L2jwgAAANsAAAAPAAAAAAAAAAAAAAAAAJ8C&#10;AABkcnMvZG93bnJldi54bWxQSwUGAAAAAAQABAD3AAAAjgMAAAAA&#10;" fillcolor="#f8f1e6" insetpen="t">
                  <v:imagedata r:id="rId11" r:href="rId28"/>
                </v:shape>
                <v:shape id="Text Box 88" o:spid="_x0000_s1095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QnxMEA&#10;AADbAAAADwAAAGRycy9kb3ducmV2LnhtbERPyWrDMBC9F/IPYgK5lERuWkJwophgXCiUFLJ8wGBN&#10;bBNrZCR56d9XhUJv83jr7LPJtGIg5xvLCl5WCQji0uqGKwW36/tyC8IHZI2tZVLwTR6yw+xpj6m2&#10;I59puIRKxBD2KSqoQ+hSKX1Zk0G/sh1x5O7WGQwRukpqh2MMN61cJ8lGGmw4NtTYUV5T+bj0RsHp&#10;fCvwk9zz6XW49l8V5k0ocqUW8+m4AxFoCv/iP/eHjvPf4PeXeIA8/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EJ8TBAAAA2wAAAA8AAAAAAAAAAAAAAAAAmAIAAGRycy9kb3du&#10;cmV2LnhtbFBLBQYAAAAABAAEAPUAAACGAwAAAAA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89" o:spid="_x0000_s1096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5c7sEAAADbAAAADwAAAGRycy9kb3ducmV2LnhtbERPW2vCMBR+H/gfwhF8m6mCY1ZjUWGg&#10;Gwy8gK+H5qQtbU5Kk2n275fBYG/n47uedRFtJ+40+Maxgtk0A0FcOt1wpeB6eXt+BeEDssbOMSn4&#10;Jg/FZvS0xly7B5/ofg6VSCHsc1RQh9DnUvqyJot+6nrixBk3WAwJDpXUAz5SuO3kPMtepMWGU0ON&#10;Pe1rKtvzl1Vw+Pg01hzfTTS23We7S+9uy6NSk3HcrkAEiuFf/Oc+6DR/Ab+/pAPk5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5vlzuwQAAANsAAAAPAAAAAAAAAAAAAAAA&#10;AKECAABkcnMvZG93bnJldi54bWxQSwUGAAAAAAQABAD5AAAAjwMAAAAA&#10;" strokeweight=".5pt">
                  <v:shadow color="#ccc"/>
                </v:line>
                <v:line id="Line 90" o:spid="_x0000_s1097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zCmcEAAADbAAAADwAAAGRycy9kb3ducmV2LnhtbERPTWvCQBC9F/wPywje6sYeQhtdRQOC&#10;WihUBa9DdjYJZmdDdpvEf+8WCr3N433OajPaRvTU+dqxgsU8AUFcOF1zqeB62b++g/ABWWPjmBQ8&#10;yMNmPXlZYabdwN/Un0MpYgj7DBVUIbSZlL6oyKKfu5Y4csZ1FkOEXSl1h0MMt418S5JUWqw5NlTY&#10;Ul5RcT//WAWHzy9jzfFkRmPvebK7tO72cVRqNh23SxCBxvAv/nMfdJyfwu8v8QC5f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JbMKZwQAAANsAAAAPAAAAAAAAAAAAAAAA&#10;AKECAABkcnMvZG93bnJldi54bWxQSwUGAAAAAAQABAD5AAAAjwMAAAAA&#10;" strokeweight=".5pt">
                  <v:shadow color="#ccc"/>
                </v:line>
              </v:group>
            </w:pict>
          </mc:Fallback>
        </mc:AlternateContent>
      </w:r>
      <w:r>
        <w:rPr>
          <w:noProof/>
          <w:lang w:val="hr-HR" w:eastAsia="hr-HR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800350" cy="1828800"/>
                <wp:effectExtent l="0" t="0" r="0" b="0"/>
                <wp:wrapNone/>
                <wp:docPr id="1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0350" cy="1828800"/>
                          <a:chOff x="1080" y="720"/>
                          <a:chExt cx="4410" cy="2880"/>
                        </a:xfrm>
                      </wpg:grpSpPr>
                      <wps:wsp>
                        <wps:cNvPr id="2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2115" y="2250"/>
                            <a:ext cx="3330" cy="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Street Address</w:t>
                              </w:r>
                            </w:p>
                            <w:p w:rsidR="008A2257" w:rsidRPr="008A2257" w:rsidRDefault="00A53D31" w:rsidP="008A2257">
                              <w:pPr>
                                <w:widowControl w:val="0"/>
                                <w:spacing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City</w:t>
                              </w:r>
                              <w:r w:rsidR="008A2257"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, S</w:t>
                              </w: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T </w:t>
                              </w:r>
                              <w:r w:rsidR="008A2257"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 xml:space="preserve"> </w:t>
                              </w:r>
                              <w:r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ZIP Code</w:t>
                              </w:r>
                            </w:p>
                            <w:p w:rsidR="008A2257" w:rsidRPr="008A2257" w:rsidRDefault="008A2257" w:rsidP="008A2257">
                              <w:pPr>
                                <w:widowControl w:val="0"/>
                                <w:spacing w:before="100" w:line="220" w:lineRule="exact"/>
                                <w:jc w:val="right"/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</w:pP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(543) 5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-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01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32  (543) 5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55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-</w:t>
                              </w:r>
                              <w:r w:rsidR="00A53D31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01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33 fax</w:t>
                              </w:r>
                              <w:r w:rsidRPr="008A2257">
                                <w:rPr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br/>
                              </w:r>
                              <w:r w:rsidR="00A53D31" w:rsidRPr="00A53D31">
                                <w:rPr>
                                  <w:b/>
                                  <w:spacing w:val="4"/>
                                  <w:sz w:val="14"/>
                                  <w:szCs w:val="14"/>
                                  <w:lang w:val="en"/>
                                </w:rPr>
                                <w:t>web site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3" descr="C:\Documents and Settings\Tamic\Desktop\FN9990101-PB\FN99901-IMG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r:link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1" t="46613" r="92738" b="394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720"/>
                            <a:ext cx="360" cy="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4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080" y="1530"/>
                            <a:ext cx="360" cy="2070"/>
                          </a:xfrm>
                          <a:prstGeom prst="rect">
                            <a:avLst/>
                          </a:prstGeom>
                          <a:solidFill>
                            <a:srgbClr val="4C2A2C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5" descr="C:\Documents and Settings\Tamic\Desktop\FN99901-PB\FN99901-IMG07.em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r:link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0" y="945"/>
                            <a:ext cx="374" cy="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6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980" y="1530"/>
                            <a:ext cx="3510" cy="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8F1E6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 algn="in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4C2A2C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FINANCIAL</w:t>
                              </w:r>
                            </w:p>
                            <w:p w:rsidR="008A2257" w:rsidRPr="008A2257" w:rsidRDefault="00031AD1" w:rsidP="008A2257">
                              <w:pPr>
                                <w:widowControl w:val="0"/>
                                <w:spacing w:line="260" w:lineRule="exact"/>
                                <w:jc w:val="right"/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D1A831"/>
                                  <w:spacing w:val="20"/>
                                  <w:sz w:val="22"/>
                                  <w:szCs w:val="22"/>
                                  <w:lang w:val="en"/>
                                </w:rPr>
                                <w:t>CONSULTATION</w:t>
                              </w:r>
                            </w:p>
                          </w:txbxContent>
                        </wps:txbx>
                        <wps:bodyPr rot="0" vert="horz" wrap="square" lIns="36576" tIns="36576" rIns="36576" bIns="36576" anchor="t" anchorCtr="0" upright="1">
                          <a:noAutofit/>
                        </wps:bodyPr>
                      </wps:wsp>
                      <wps:wsp>
                        <wps:cNvPr id="7" name="Line 6"/>
                        <wps:cNvCnPr/>
                        <wps:spPr bwMode="auto">
                          <a:xfrm>
                            <a:off x="2745" y="2235"/>
                            <a:ext cx="0" cy="1095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" name="Line 9"/>
                        <wps:cNvCnPr/>
                        <wps:spPr bwMode="auto">
                          <a:xfrm>
                            <a:off x="2565" y="2235"/>
                            <a:ext cx="2880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CCCCCC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" o:spid="_x0000_s1098" style="position:absolute;margin-left:0;margin-top:0;width:220.5pt;height:2in;z-index:251653120" coordorigin="1080,720" coordsize="4410,288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JcAAAAAFJnaHRsb25nAAAC&#10;W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">
                <v:shape id="Text Box 8" o:spid="_x0000_s1099" type="#_x0000_t202" style="position:absolute;left:2115;top:2250;width:3330;height:1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EEHMIA&#10;AADaAAAADwAAAGRycy9kb3ducmV2LnhtbESPQWsCMRSE74X+h/CE3mpWhVC2RtGK4LVapL09Nq+7&#10;wc3Luslq7K9vhEKPw8x8w8yXybXiQn2wnjVMxgUI4soby7WGj8P2+QVEiMgGW8+k4UYBlovHhzmW&#10;xl/5nS77WIsM4VCihibGrpQyVA05DGPfEWfv2/cOY5Z9LU2P1wx3rZwWhZIOLeeFBjt6a6g67Qen&#10;YZM+z0kpNRuON3X+sevha2JJ66dRWr2CiJTif/ivvTMapnC/km+A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4QQcwgAAANoAAAAPAAAAAAAAAAAAAAAAAJgCAABkcnMvZG93&#10;bnJldi54bWxQSwUGAAAAAAQABAD1AAAAhwMAAAAA&#10;" filled="f" stroked="f" insetpen="t">
                  <v:textbox inset="2.88pt,2.88pt,2.88pt,2.88pt">
                    <w:txbxContent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Street Address</w:t>
                        </w:r>
                      </w:p>
                      <w:p w:rsidR="008A2257" w:rsidRPr="008A2257" w:rsidRDefault="00A53D31" w:rsidP="008A2257">
                        <w:pPr>
                          <w:widowControl w:val="0"/>
                          <w:spacing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City</w:t>
                        </w:r>
                        <w:r w:rsidR="008A2257"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, S</w:t>
                        </w: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T </w:t>
                        </w:r>
                        <w:r w:rsidR="008A2257"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 xml:space="preserve"> </w:t>
                        </w:r>
                        <w:r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ZIP Code</w:t>
                        </w:r>
                      </w:p>
                      <w:p w:rsidR="008A2257" w:rsidRPr="008A2257" w:rsidRDefault="008A2257" w:rsidP="008A2257">
                        <w:pPr>
                          <w:widowControl w:val="0"/>
                          <w:spacing w:before="100" w:line="220" w:lineRule="exact"/>
                          <w:jc w:val="right"/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</w:pP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(543) 5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-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01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32  (543) 5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55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-</w:t>
                        </w:r>
                        <w:r w:rsidR="00A53D31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01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t>33 fax</w:t>
                        </w:r>
                        <w:r w:rsidRPr="008A2257">
                          <w:rPr>
                            <w:spacing w:val="4"/>
                            <w:sz w:val="14"/>
                            <w:szCs w:val="14"/>
                            <w:lang w:val="en"/>
                          </w:rPr>
                          <w:br/>
                        </w:r>
                        <w:r w:rsidR="00A53D31" w:rsidRPr="00A53D31">
                          <w:rPr>
                            <w:b/>
                            <w:spacing w:val="4"/>
                            <w:sz w:val="14"/>
                            <w:szCs w:val="14"/>
                            <w:lang w:val="en"/>
                          </w:rPr>
                          <w:t>web site</w:t>
                        </w:r>
                      </w:p>
                    </w:txbxContent>
                  </v:textbox>
                </v:shape>
                <v:shape id="Picture 3" o:spid="_x0000_s1100" type="#_x0000_t75" style="position:absolute;left:1080;top:720;width:360;height: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y9M/CAAAA2gAAAA8AAABkcnMvZG93bnJldi54bWxEj9FqAjEURN+F/kO4BV9Es1oQuxqlCKV9&#10;anHtB1w2100wuVmSdF3/vikU+jjMzBlmdxi9EwPFZAMrWC4qEMRt0JY7BV/n1/kGRMrIGl1gUnCn&#10;BIf9w2SHtQ43PtHQ5E4UCKcaFZic+1rK1BrymBahJy7eJUSPucjYSR3xVuDeyVVVraVHy2XBYE9H&#10;Q+21+fYK7OfQueXMuzcbPjbm9HyM61Wj1PRxfNmCyDTm//Bf+10reILfK+UGyP0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8vTPwgAAANoAAAAPAAAAAAAAAAAAAAAAAJ8C&#10;AABkcnMvZG93bnJldi54bWxQSwUGAAAAAAQABAD3AAAAjgMAAAAA&#10;" fillcolor="#f8f1e6" insetpen="t">
                  <v:imagedata r:id="rId9" r:href="rId29" croptop="30548f" cropbottom="25876f" cropleft="682f" cropright="60777f"/>
                </v:shape>
                <v:rect id="Rectangle 4" o:spid="_x0000_s1101" style="position:absolute;left:1080;top:1530;width:360;height:20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yQKsMA&#10;AADaAAAADwAAAGRycy9kb3ducmV2LnhtbESP0WoCMRRE3wv+Q7iCbzVrrSKrUaSgtvShVP2Ay+a6&#10;u7i5iUncXf++KRT6OMzMGWa16U0jWvKhtqxgMs5AEBdW11wqOJ92zwsQISJrbCyTggcF2KwHTyvM&#10;te34m9pjLEWCcMhRQRWjy6UMRUUGw9g64uRdrDcYk/Sl1B67BDeNfMmyuTRYc1qo0NFbRcX1eDcK&#10;usPsZuT5y322+9pPD3s3n37MlBoN++0SRKQ+/of/2u9awSv8Xkk3QK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yQKsMAAADaAAAADwAAAAAAAAAAAAAAAACYAgAAZHJzL2Rv&#10;d25yZXYueG1sUEsFBgAAAAAEAAQA9QAAAIgDAAAAAA==&#10;" fillcolor="#4c2a2c" stroked="f" insetpen="t">
                  <v:shadow color="#ccc"/>
                  <v:textbox inset="2.88pt,2.88pt,2.88pt,2.88pt"/>
                </v:rect>
                <v:shape id="Picture 5" o:spid="_x0000_s1102" type="#_x0000_t75" style="position:absolute;left:5000;top:945;width:374;height: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XbKjEAAAA2gAAAA8AAABkcnMvZG93bnJldi54bWxEj09rwkAUxO8Fv8PyBG91Y9Eq0VWkoBQ9&#10;FI0evD2yL38w+zZmtzHtp3cLBY/DzPyGWaw6U4mWGldaVjAaRiCIU6tLzhWcks3rDITzyBory6Tg&#10;hxyslr2XBcba3vlA7dHnIkDYxaig8L6OpXRpQQbd0NbEwctsY9AH2eRSN3gPcFPJtyh6lwZLDgsF&#10;1vRRUHo9fhsFt+14G11au5Py/DXdJz5zv5wpNeh36zkIT51/hv/bn1rBBP6uhBsgl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rXbKjEAAAA2gAAAA8AAAAAAAAAAAAAAAAA&#10;nwIAAGRycy9kb3ducmV2LnhtbFBLBQYAAAAABAAEAPcAAACQAwAAAAA=&#10;" fillcolor="#f8f1e6" insetpen="t">
                  <v:imagedata r:id="rId11" r:href="rId30"/>
                </v:shape>
                <v:shape id="Text Box 7" o:spid="_x0000_s1103" type="#_x0000_t202" style="position:absolute;left:1980;top:1530;width:3510;height:6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VjscEA&#10;AADaAAAADwAAAGRycy9kb3ducmV2LnhtbESP3YrCMBSE74V9h3AW9ka26a4g0jWVpSgIouDPAxya&#10;Y1tsTkoSa317IwheDjPzDTNfDKYVPTnfWFbwk6QgiEurG64UnI6r7xkIH5A1tpZJwZ08LPKP0Rwz&#10;bW+8p/4QKhEh7DNUUIfQZVL6siaDPrEdcfTO1hkMUbpKaoe3CDet/E3TqTTYcFyosaOipvJyuBoF&#10;2/1piRty4+2kP153FRZNWBZKfX0O/38gAg3hHX6111rBFJ5X4g2Q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lY7HBAAAA2gAAAA8AAAAAAAAAAAAAAAAAmAIAAGRycy9kb3du&#10;cmV2LnhtbFBLBQYAAAAABAAEAPUAAACGAwAAAAA=&#10;" filled="f" fillcolor="#f8f1e6" stroked="f" insetpen="t">
                  <v:textbox inset="2.88pt,2.88pt,2.88pt,2.88pt">
                    <w:txbxContent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4C2A2C"/>
                            <w:spacing w:val="20"/>
                            <w:sz w:val="22"/>
                            <w:szCs w:val="22"/>
                            <w:lang w:val="en"/>
                          </w:rPr>
                          <w:t>FINANCIAL</w:t>
                        </w:r>
                      </w:p>
                      <w:p w:rsidR="008A2257" w:rsidRPr="008A2257" w:rsidRDefault="00031AD1" w:rsidP="008A2257">
                        <w:pPr>
                          <w:widowControl w:val="0"/>
                          <w:spacing w:line="260" w:lineRule="exact"/>
                          <w:jc w:val="right"/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</w:pPr>
                        <w:r>
                          <w:rPr>
                            <w:rFonts w:ascii="Arial" w:hAnsi="Arial" w:cs="Arial"/>
                            <w:color w:val="D1A831"/>
                            <w:spacing w:val="20"/>
                            <w:sz w:val="22"/>
                            <w:szCs w:val="22"/>
                            <w:lang w:val="en"/>
                          </w:rPr>
                          <w:t>CONSULTATION</w:t>
                        </w:r>
                      </w:p>
                    </w:txbxContent>
                  </v:textbox>
                </v:shape>
                <v:line id="Line 6" o:spid="_x0000_s1104" style="position:absolute;visibility:visible;mso-wrap-style:square" from="2745,2235" to="2745,33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7Z/8MAAADaAAAADwAAAGRycy9kb3ducmV2LnhtbESPT2sCMRTE7wW/Q3iCt5rVg62rcVGh&#10;oC0U/ANeH5uX3WU3L8sm1fTbN4VCj8PM/IZZF9F24k6DbxwrmE0zEMSl0w1XCq6Xt+dXED4ga+wc&#10;k4Jv8lBsRk9rzLV78Inu51CJBGGfo4I6hD6X0pc1WfRT1xMnz7jBYkhyqKQe8JHgtpPzLFtIiw2n&#10;hRp72tdUtucvq+Dw8WmsOb6baGy7z3aX3t2WR6Um47hdgQgUw3/4r33QCl7g90q6AX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Zu2f/DAAAA2gAAAA8AAAAAAAAAAAAA&#10;AAAAoQIAAGRycy9kb3ducmV2LnhtbFBLBQYAAAAABAAEAPkAAACRAwAAAAA=&#10;" strokeweight=".5pt">
                  <v:shadow color="#ccc"/>
                </v:line>
                <v:line id="Line 9" o:spid="_x0000_s1105" style="position:absolute;visibility:visible;mso-wrap-style:square" from="2565,2235" to="544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FNjcAAAADaAAAADwAAAGRycy9kb3ducmV2LnhtbERPz2vCMBS+C/4P4Q1203Q7jFmNRQtC&#10;u8FgKnh9NC9tafNSmsx2//1yGHj8+H7vstn24k6jbx0reFknIIgrp1uuFVwvp9U7CB+QNfaOScEv&#10;ecj2y8UOU+0m/qb7OdQihrBPUUETwpBK6auGLPq1G4gjZ9xoMUQ41lKPOMVw28vXJHmTFluODQ0O&#10;lDdUdecfq6D4/DLWlB9mNrbLk+NlcLdNqdTz03zYggg0h4f4311oBXFrvBJvgNz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fxTY3AAAAA2gAAAA8AAAAAAAAAAAAAAAAA&#10;oQIAAGRycy9kb3ducmV2LnhtbFBLBQYAAAAABAAEAPkAAACOAwAAAAA=&#10;" strokeweight=".5pt">
                  <v:shadow color="#ccc"/>
                </v:line>
              </v:group>
            </w:pict>
          </mc:Fallback>
        </mc:AlternateContent>
      </w:r>
    </w:p>
    <w:sectPr w:rsidR="00D14DC9" w:rsidRPr="00A53D31" w:rsidSect="008A2257">
      <w:pgSz w:w="12240" w:h="15840"/>
      <w:pgMar w:top="720" w:right="1080" w:bottom="72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4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8D6"/>
    <w:rsid w:val="00031AD1"/>
    <w:rsid w:val="000668D6"/>
    <w:rsid w:val="008A2257"/>
    <w:rsid w:val="00A34A21"/>
    <w:rsid w:val="00A53D31"/>
    <w:rsid w:val="00B9775F"/>
    <w:rsid w:val="00D14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A2257"/>
    <w:rPr>
      <w:color w:val="000000"/>
      <w:kern w:val="28"/>
      <w:lang w:val="en-US" w:eastAsia="en-US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A2257"/>
    <w:rPr>
      <w:color w:val="000000"/>
      <w:kern w:val="28"/>
      <w:lang w:val="en-US" w:eastAsia="en-US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C:\Documents%20and%20Settings\Tamic\Desktop\FN99901-PB\FN99901-IMG07.emf" TargetMode="External"/><Relationship Id="rId13" Type="http://schemas.openxmlformats.org/officeDocument/2006/relationships/image" Target="../../../../../../Documents%20and%20Settings/Tamic/Desktop/FN9990101-PB/FN99901-IMG01.JPG" TargetMode="External"/><Relationship Id="rId18" Type="http://schemas.openxmlformats.org/officeDocument/2006/relationships/image" Target="../../../../../../Documents%20and%20Settings/Tamic/Desktop/FN99901-PB/FN99901-IMG07.emf" TargetMode="External"/><Relationship Id="rId26" Type="http://schemas.openxmlformats.org/officeDocument/2006/relationships/image" Target="../../../../../../Documents%20and%20Settings/Tamic/Desktop/FN99901-PB/FN99901-IMG07.emf" TargetMode="External"/><Relationship Id="rId3" Type="http://schemas.openxmlformats.org/officeDocument/2006/relationships/settings" Target="settings.xml"/><Relationship Id="rId21" Type="http://schemas.openxmlformats.org/officeDocument/2006/relationships/image" Target="../../../../../../Documents%20and%20Settings/Tamic/Desktop/FN9990101-PB/FN99901-IMG01.JPG" TargetMode="External"/><Relationship Id="rId7" Type="http://schemas.openxmlformats.org/officeDocument/2006/relationships/image" Target="media/image2.emf"/><Relationship Id="rId12" Type="http://schemas.openxmlformats.org/officeDocument/2006/relationships/image" Target="../../../../../../Documents%20and%20Settings/Tamic/Desktop/FN99901-PB/FN99901-IMG07.emf" TargetMode="External"/><Relationship Id="rId17" Type="http://schemas.openxmlformats.org/officeDocument/2006/relationships/image" Target="../../../../../../Documents%20and%20Settings/Tamic/Desktop/FN9990101-PB/FN99901-IMG01.JPG" TargetMode="External"/><Relationship Id="rId25" Type="http://schemas.openxmlformats.org/officeDocument/2006/relationships/image" Target="../../../../../../Documents%20and%20Settings/Tamic/Desktop/FN9990101-PB/FN99901-IMG01.JPG" TargetMode="External"/><Relationship Id="rId2" Type="http://schemas.microsoft.com/office/2007/relationships/stylesWithEffects" Target="stylesWithEffects.xml"/><Relationship Id="rId16" Type="http://schemas.openxmlformats.org/officeDocument/2006/relationships/image" Target="../../../../../../Documents%20and%20Settings/Tamic/Desktop/FN99901-PB/FN99901-IMG07.emf" TargetMode="External"/><Relationship Id="rId20" Type="http://schemas.openxmlformats.org/officeDocument/2006/relationships/image" Target="../../../../../../Documents%20and%20Settings/Tamic/Desktop/FN99901-PB/FN99901-IMG07.emf" TargetMode="External"/><Relationship Id="rId29" Type="http://schemas.openxmlformats.org/officeDocument/2006/relationships/image" Target="../../../../../../Documents%20and%20Settings/Tamic/Desktop/FN9990101-PB/FN99901-IMG01.JPG" TargetMode="External"/><Relationship Id="rId1" Type="http://schemas.openxmlformats.org/officeDocument/2006/relationships/styles" Target="styles.xml"/><Relationship Id="rId6" Type="http://schemas.openxmlformats.org/officeDocument/2006/relationships/image" Target="file:///C:\Documents%20and%20Settings\Tamic\Desktop\FN9990101-PB\FN99901-IMG01.JPG" TargetMode="External"/><Relationship Id="rId11" Type="http://schemas.openxmlformats.org/officeDocument/2006/relationships/image" Target="media/image4.emf"/><Relationship Id="rId24" Type="http://schemas.openxmlformats.org/officeDocument/2006/relationships/image" Target="../../../../../../Documents%20and%20Settings/Tamic/Desktop/FN99901-PB/FN99901-IMG07.emf" TargetMode="External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../../../../../../Documents%20and%20Settings/Tamic/Desktop/FN9990101-PB/FN99901-IMG01.JPG" TargetMode="External"/><Relationship Id="rId23" Type="http://schemas.openxmlformats.org/officeDocument/2006/relationships/image" Target="../../../../../../Documents%20and%20Settings/Tamic/Desktop/FN9990101-PB/FN99901-IMG01.JPG" TargetMode="External"/><Relationship Id="rId28" Type="http://schemas.openxmlformats.org/officeDocument/2006/relationships/image" Target="../../../../../../Documents%20and%20Settings/Tamic/Desktop/FN99901-PB/FN99901-IMG07.emf" TargetMode="External"/><Relationship Id="rId10" Type="http://schemas.openxmlformats.org/officeDocument/2006/relationships/image" Target="../../../../../../Documents%20and%20Settings/Tamic/Desktop/FN9990101-PB/FN99901-IMG01.JPG" TargetMode="External"/><Relationship Id="rId19" Type="http://schemas.openxmlformats.org/officeDocument/2006/relationships/image" Target="../../../../../../Documents%20and%20Settings/Tamic/Desktop/FN9990101-PB/FN99901-IMG01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../../../../../../Documents%20and%20Settings/Tamic/Desktop/FN99901-PB/FN99901-IMG07.emf" TargetMode="External"/><Relationship Id="rId22" Type="http://schemas.openxmlformats.org/officeDocument/2006/relationships/image" Target="../../../../../../Documents%20and%20Settings/Tamic/Desktop/FN99901-PB/FN99901-IMG07.emf" TargetMode="External"/><Relationship Id="rId27" Type="http://schemas.openxmlformats.org/officeDocument/2006/relationships/image" Target="../../../../../../Documents%20and%20Settings/Tamic/Desktop/FN9990101-PB/FN99901-IMG01.JPG" TargetMode="External"/><Relationship Id="rId30" Type="http://schemas.openxmlformats.org/officeDocument/2006/relationships/image" Target="../../../../../../Documents%20and%20Settings/Tamic/Desktop/FN99901-PB/FN99901-IMG07.emf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ran\AppData\Roaming\Microsoft\Templates\Financial%20services%20business%20card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Financial services business cards.dot</Template>
  <TotalTime>3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StockLayouts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</dc:creator>
  <cp:lastModifiedBy>Fran</cp:lastModifiedBy>
  <cp:revision>1</cp:revision>
  <dcterms:created xsi:type="dcterms:W3CDTF">2012-08-05T10:19:00Z</dcterms:created>
  <dcterms:modified xsi:type="dcterms:W3CDTF">2012-08-05T10:22:00Z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TC100908441033</vt:lpwstr>
  </property>
</Properties>
</file>